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DDC" w:rsidRDefault="00165DDC" w:rsidP="00165DD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保全书证（法人）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与保全书证相关的材料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65DDC" w:rsidRDefault="00165DDC" w:rsidP="00165DD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165DDC" w:rsidRDefault="00165DDC" w:rsidP="006E1BE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保全书证（自然人）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与保全书证相关的材料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 w:rsidTr="006E1BE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165DDC" w:rsidRDefault="00165DDC" w:rsidP="003C6FF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165DDC" w:rsidRDefault="00165DDC" w:rsidP="003C6FF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165DD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165DD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165DD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165DD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DDC" w:rsidRDefault="00165DDC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5DDC" w:rsidRDefault="00165DDC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165DDC" w:rsidRPr="0029465C" w:rsidRDefault="00165DDC" w:rsidP="00412262">
      <w:pPr>
        <w:rPr>
          <w:rFonts w:cs="Times New Roman"/>
        </w:rPr>
      </w:pPr>
    </w:p>
    <w:p w:rsidR="00165DDC" w:rsidRPr="00412262" w:rsidRDefault="00165DDC">
      <w:pPr>
        <w:rPr>
          <w:rFonts w:cs="Times New Roman"/>
        </w:rPr>
      </w:pPr>
    </w:p>
    <w:sectPr w:rsidR="00165DDC" w:rsidRPr="0041226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DDC" w:rsidRDefault="00165DDC" w:rsidP="0041226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65DDC" w:rsidRDefault="00165DDC" w:rsidP="0041226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DDC" w:rsidRDefault="00165DDC" w:rsidP="0041226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65DDC" w:rsidRDefault="00165DDC" w:rsidP="0041226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E3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4E3B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E08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65DDC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465C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1E30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199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6FF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262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1402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6C2"/>
    <w:rsid w:val="00453759"/>
    <w:rsid w:val="004553E6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D63DC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503A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1A3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587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1BEF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6D8E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3CC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5F25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30A"/>
    <w:rsid w:val="00CB3817"/>
    <w:rsid w:val="00CB7C50"/>
    <w:rsid w:val="00CC2E5B"/>
    <w:rsid w:val="00CC3839"/>
    <w:rsid w:val="00CC4196"/>
    <w:rsid w:val="00CC54A2"/>
    <w:rsid w:val="00CD29ED"/>
    <w:rsid w:val="00CD3231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11C3"/>
    <w:rsid w:val="00E1320B"/>
    <w:rsid w:val="00E1545B"/>
    <w:rsid w:val="00E15498"/>
    <w:rsid w:val="00E163BB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14E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26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1226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226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1226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122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6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146</Words>
  <Characters>838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2018-07-21T11:43:00Z</dcterms:created>
  <dcterms:modified xsi:type="dcterms:W3CDTF">2018-08-04T06:49:00Z</dcterms:modified>
</cp:coreProperties>
</file>